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5E49F" w14:textId="77777777" w:rsidR="00B71E12" w:rsidRPr="00644457" w:rsidRDefault="00B71E12" w:rsidP="00D2693D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32"/>
          <w:szCs w:val="32"/>
        </w:rPr>
      </w:pPr>
      <w:bookmarkStart w:id="0" w:name="Start"/>
      <w:bookmarkEnd w:id="0"/>
    </w:p>
    <w:p w14:paraId="1AE069C7" w14:textId="08E0F9D8" w:rsidR="00D2693D" w:rsidRPr="00D2693D" w:rsidRDefault="00892CEF" w:rsidP="0D1CF733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color w:val="000000" w:themeColor="text1"/>
          <w:sz w:val="32"/>
          <w:szCs w:val="32"/>
        </w:rPr>
        <w:t xml:space="preserve">Bilag </w:t>
      </w:r>
      <w:r w:rsidR="001F5C23">
        <w:rPr>
          <w:rFonts w:asciiTheme="minorHAnsi" w:eastAsiaTheme="minorEastAsia" w:hAnsiTheme="minorHAnsi" w:cstheme="minorBidi"/>
          <w:color w:val="000000" w:themeColor="text1"/>
          <w:sz w:val="32"/>
          <w:szCs w:val="32"/>
        </w:rPr>
        <w:t>2</w:t>
      </w:r>
      <w:r>
        <w:rPr>
          <w:rFonts w:asciiTheme="minorHAnsi" w:eastAsiaTheme="minorEastAsia" w:hAnsiTheme="minorHAnsi" w:cstheme="minorBidi"/>
          <w:color w:val="000000" w:themeColor="text1"/>
          <w:sz w:val="32"/>
          <w:szCs w:val="32"/>
        </w:rPr>
        <w:t>A</w:t>
      </w:r>
      <w:r w:rsidR="002D4CDA" w:rsidRPr="0D1CF733">
        <w:rPr>
          <w:rFonts w:asciiTheme="minorHAnsi" w:eastAsiaTheme="minorEastAsia" w:hAnsiTheme="minorHAnsi" w:cstheme="minorBidi"/>
          <w:color w:val="000000" w:themeColor="text1"/>
          <w:sz w:val="32"/>
          <w:szCs w:val="32"/>
        </w:rPr>
        <w:t xml:space="preserve"> - Aktivitetsskjema</w:t>
      </w:r>
    </w:p>
    <w:p w14:paraId="2E46ABBF" w14:textId="77777777" w:rsidR="00D2693D" w:rsidRDefault="00D2693D" w:rsidP="00D2693D">
      <w:pPr>
        <w:rPr>
          <w:sz w:val="22"/>
          <w:szCs w:val="22"/>
        </w:rPr>
      </w:pPr>
    </w:p>
    <w:p w14:paraId="64F5102C" w14:textId="77777777" w:rsidR="00E21E8E" w:rsidRPr="00E21E8E" w:rsidRDefault="00E21E8E" w:rsidP="00E21E8E">
      <w:pPr>
        <w:rPr>
          <w:rFonts w:asciiTheme="minorHAnsi" w:eastAsiaTheme="minorEastAsia" w:hAnsiTheme="minorHAnsi" w:cstheme="minorBidi"/>
          <w:sz w:val="22"/>
          <w:szCs w:val="22"/>
        </w:rPr>
      </w:pPr>
      <w:r w:rsidRPr="00E21E8E">
        <w:rPr>
          <w:rFonts w:asciiTheme="minorHAnsi" w:eastAsiaTheme="minorEastAsia" w:hAnsiTheme="minorHAnsi" w:cstheme="minorBidi"/>
          <w:sz w:val="22"/>
          <w:szCs w:val="22"/>
        </w:rPr>
        <w:t xml:space="preserve">Leirskolens aktivitetstilbud skal angis her.  </w:t>
      </w:r>
    </w:p>
    <w:p w14:paraId="75336DB6" w14:textId="22C58F8D" w:rsidR="00E21E8E" w:rsidRPr="00E21E8E" w:rsidRDefault="00E21E8E" w:rsidP="00E21E8E">
      <w:pPr>
        <w:rPr>
          <w:rFonts w:asciiTheme="minorHAnsi" w:eastAsiaTheme="minorEastAsia" w:hAnsiTheme="minorHAnsi" w:cstheme="minorBidi"/>
          <w:sz w:val="22"/>
          <w:szCs w:val="22"/>
        </w:rPr>
      </w:pPr>
      <w:r w:rsidRPr="00E21E8E">
        <w:rPr>
          <w:rFonts w:asciiTheme="minorHAnsi" w:eastAsiaTheme="minorEastAsia" w:hAnsiTheme="minorHAnsi" w:cstheme="minorBidi"/>
          <w:sz w:val="22"/>
          <w:szCs w:val="22"/>
        </w:rPr>
        <w:t xml:space="preserve">Aktivitetsplanen skal inneholde beskrivelse av </w:t>
      </w:r>
      <w:r w:rsidR="00B55358">
        <w:rPr>
          <w:rFonts w:asciiTheme="minorHAnsi" w:eastAsiaTheme="minorEastAsia" w:hAnsiTheme="minorHAnsi" w:cstheme="minorBidi"/>
          <w:sz w:val="22"/>
          <w:szCs w:val="22"/>
        </w:rPr>
        <w:t>a</w:t>
      </w:r>
      <w:r w:rsidRPr="00E21E8E">
        <w:rPr>
          <w:rFonts w:asciiTheme="minorHAnsi" w:eastAsiaTheme="minorEastAsia" w:hAnsiTheme="minorHAnsi" w:cstheme="minorBidi"/>
          <w:sz w:val="22"/>
          <w:szCs w:val="22"/>
        </w:rPr>
        <w:t>lle aktiviteter som tilbys (og inkluderes i prisen).</w:t>
      </w:r>
    </w:p>
    <w:p w14:paraId="6455236C" w14:textId="31BC34C2" w:rsidR="00E21E8E" w:rsidRDefault="00E21E8E" w:rsidP="00E21E8E">
      <w:pPr>
        <w:rPr>
          <w:rFonts w:asciiTheme="minorHAnsi" w:eastAsiaTheme="minorEastAsia" w:hAnsiTheme="minorHAnsi" w:cstheme="minorBidi"/>
          <w:sz w:val="22"/>
          <w:szCs w:val="22"/>
        </w:rPr>
      </w:pPr>
      <w:r w:rsidRPr="00E21E8E">
        <w:rPr>
          <w:rFonts w:asciiTheme="minorHAnsi" w:eastAsiaTheme="minorEastAsia" w:hAnsiTheme="minorHAnsi" w:cstheme="minorBidi"/>
          <w:sz w:val="22"/>
          <w:szCs w:val="22"/>
        </w:rPr>
        <w:t>Om aktivitetene er sesongmessige og om det kreves spesielt utstyr eller forutsetninger, må fremkomme.</w:t>
      </w:r>
    </w:p>
    <w:p w14:paraId="5B204F39" w14:textId="6BAC9014" w:rsidR="00307F08" w:rsidRDefault="00EF2BFB" w:rsidP="00112F7E">
      <w:pPr>
        <w:autoSpaceDE w:val="0"/>
        <w:autoSpaceDN w:val="0"/>
        <w:adjustRightInd w:val="0"/>
        <w:spacing w:before="240" w:after="120"/>
        <w:rPr>
          <w:rFonts w:asciiTheme="minorHAnsi" w:eastAsiaTheme="minorEastAsia" w:hAnsiTheme="minorHAnsi" w:cstheme="minorBidi"/>
          <w:sz w:val="22"/>
          <w:szCs w:val="22"/>
        </w:rPr>
      </w:pPr>
      <w:r w:rsidRPr="00EF2BFB">
        <w:rPr>
          <w:rFonts w:asciiTheme="minorHAnsi" w:eastAsiaTheme="minorEastAsia" w:hAnsiTheme="minorHAnsi" w:cstheme="minorBidi"/>
          <w:sz w:val="22"/>
          <w:szCs w:val="22"/>
        </w:rPr>
        <w:t xml:space="preserve">Legg til ytterligere rader i tabell </w:t>
      </w:r>
      <w:r>
        <w:rPr>
          <w:rFonts w:asciiTheme="minorHAnsi" w:eastAsiaTheme="minorEastAsia" w:hAnsiTheme="minorHAnsi" w:cstheme="minorBidi"/>
          <w:sz w:val="22"/>
          <w:szCs w:val="22"/>
        </w:rPr>
        <w:t>nedenfor</w:t>
      </w:r>
      <w:r w:rsidRPr="00EF2BFB">
        <w:rPr>
          <w:rFonts w:asciiTheme="minorHAnsi" w:eastAsiaTheme="minorEastAsia" w:hAnsiTheme="minorHAnsi" w:cstheme="minorBidi"/>
          <w:sz w:val="22"/>
          <w:szCs w:val="22"/>
        </w:rPr>
        <w:t xml:space="preserve"> ved behov. Tabellen skal ellers ikke endres.</w:t>
      </w:r>
    </w:p>
    <w:p w14:paraId="481D3772" w14:textId="77777777" w:rsidR="00307F08" w:rsidRPr="00D2693D" w:rsidRDefault="00307F08" w:rsidP="00307F08">
      <w:pPr>
        <w:rPr>
          <w:sz w:val="22"/>
          <w:szCs w:val="22"/>
        </w:rPr>
      </w:pPr>
    </w:p>
    <w:tbl>
      <w:tblPr>
        <w:tblW w:w="150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2616"/>
        <w:gridCol w:w="7692"/>
        <w:gridCol w:w="3876"/>
      </w:tblGrid>
      <w:tr w:rsidR="00307F08" w:rsidRPr="00FC1ABD" w14:paraId="1A3BD4C8" w14:textId="77777777" w:rsidTr="009F2E42">
        <w:trPr>
          <w:trHeight w:val="759"/>
        </w:trPr>
        <w:tc>
          <w:tcPr>
            <w:tcW w:w="851" w:type="dxa"/>
            <w:shd w:val="clear" w:color="auto" w:fill="4F81BD"/>
          </w:tcPr>
          <w:p w14:paraId="23E4F2A6" w14:textId="77777777" w:rsidR="00307F08" w:rsidRPr="00FC1ABD" w:rsidRDefault="00307F08" w:rsidP="009F2E42">
            <w:pPr>
              <w:ind w:left="360"/>
              <w:jc w:val="both"/>
              <w:rPr>
                <w:rFonts w:asciiTheme="minorHAnsi" w:eastAsiaTheme="minorEastAsia" w:hAnsiTheme="minorHAnsi" w:cstheme="minorBidi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2388" w:type="dxa"/>
            <w:shd w:val="clear" w:color="auto" w:fill="4F81BD"/>
          </w:tcPr>
          <w:p w14:paraId="213D82CE" w14:textId="77777777" w:rsidR="00307F08" w:rsidRDefault="00307F08" w:rsidP="009F2E42">
            <w:pPr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</w:pPr>
            <w:r w:rsidRPr="0D1CF73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>Navn på aktivitet</w:t>
            </w:r>
          </w:p>
          <w:p w14:paraId="4FCFCAAA" w14:textId="77777777" w:rsidR="00307F08" w:rsidRPr="00FC1ABD" w:rsidRDefault="00307F08" w:rsidP="009F2E42">
            <w:pPr>
              <w:rPr>
                <w:rFonts w:asciiTheme="minorHAnsi" w:eastAsiaTheme="minorEastAsia" w:hAnsiTheme="minorHAnsi" w:cstheme="minorBidi"/>
                <w:b/>
                <w:bCs/>
                <w:color w:val="FFFFFF"/>
                <w:sz w:val="28"/>
                <w:szCs w:val="28"/>
              </w:rPr>
            </w:pPr>
            <w:r w:rsidRPr="0058617D">
              <w:rPr>
                <w:rFonts w:asciiTheme="minorHAnsi" w:eastAsiaTheme="minorEastAsia" w:hAnsiTheme="minorHAnsi" w:cstheme="minorBidi"/>
                <w:b/>
                <w:bCs/>
                <w:color w:val="FFFFFF"/>
                <w:sz w:val="28"/>
                <w:szCs w:val="28"/>
              </w:rPr>
              <w:t>(undervisningstiden)</w:t>
            </w:r>
          </w:p>
        </w:tc>
        <w:tc>
          <w:tcPr>
            <w:tcW w:w="7900" w:type="dxa"/>
            <w:shd w:val="clear" w:color="auto" w:fill="4F81BD"/>
          </w:tcPr>
          <w:p w14:paraId="719EAD94" w14:textId="77777777" w:rsidR="00307F08" w:rsidRPr="00FC1ABD" w:rsidRDefault="00307F08" w:rsidP="009F2E42">
            <w:pPr>
              <w:rPr>
                <w:rFonts w:asciiTheme="minorHAnsi" w:eastAsiaTheme="minorEastAsia" w:hAnsiTheme="minorHAnsi" w:cstheme="minorBidi"/>
                <w:b/>
                <w:bCs/>
                <w:color w:val="FFFFFF"/>
                <w:sz w:val="28"/>
                <w:szCs w:val="28"/>
              </w:rPr>
            </w:pPr>
            <w:r w:rsidRPr="0D1CF73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>Beskrivelse av aktiviteten (innhold</w:t>
            </w:r>
            <w:r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Pr="0D1CF73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>og opplegg)</w:t>
            </w:r>
          </w:p>
        </w:tc>
        <w:tc>
          <w:tcPr>
            <w:tcW w:w="3876" w:type="dxa"/>
            <w:shd w:val="clear" w:color="auto" w:fill="4F81BD"/>
          </w:tcPr>
          <w:p w14:paraId="6F75EE17" w14:textId="77777777" w:rsidR="00307F08" w:rsidRPr="0D1CF733" w:rsidRDefault="00307F08" w:rsidP="009F2E42">
            <w:pPr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</w:pPr>
            <w:r w:rsidRPr="00CF76F5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>Volum/antall/kapasitet</w:t>
            </w:r>
            <w:r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>/sesong</w:t>
            </w:r>
            <w:r w:rsidRPr="00CF76F5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 xml:space="preserve"> på utstyr</w:t>
            </w:r>
          </w:p>
        </w:tc>
      </w:tr>
      <w:tr w:rsidR="00307F08" w:rsidRPr="00FC1ABD" w14:paraId="4FEA60A7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045EA9D8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3EA664E3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107932C2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149CEB3C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62F91D75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09EC0858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3F08CE98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4AFB9B5E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6D8AD2C9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01C56D59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0E009A6B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4830BF5C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1129F7A7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120E833C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51CD45CD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4870D32B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31845372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3C81FE47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6204B6AB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69E0A5E5" w14:textId="77777777" w:rsidR="00307F08" w:rsidRDefault="00307F08" w:rsidP="009F2E42">
            <w:pPr>
              <w:rPr>
                <w:sz w:val="22"/>
                <w:szCs w:val="22"/>
              </w:rPr>
            </w:pPr>
          </w:p>
          <w:p w14:paraId="6A4931FB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150F6AB0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0B7CA91F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2E874A78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2B61E859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661B5BFF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42A53248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5686DC88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0EC72839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095ECBE2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14C040EC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4A96B5C2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1740A1EE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2590F41D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44F1CF68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0BAE9E94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4506466B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1CC8489F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3AC0F880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12C79D95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0EF52942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6E3C916E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24A41B9A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46C3B97D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5DAFC261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38A33802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180A2A9B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5911498F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073FD735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372FC114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3E0EF847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5F5797BA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3E64B5E7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0A662C75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68A87D71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22E1344A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349FC55D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70634963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2C035B8B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17DBB1A6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623AF216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3C425827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0CC43EA7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5FA43E58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3AF8A038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6F274D8C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51D6DF75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3B475F0D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3C163D81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29852F6B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583CA549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299DC88C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25237356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5C0C60DD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61ECE815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  <w:p w14:paraId="589059C0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  <w:tc>
          <w:tcPr>
            <w:tcW w:w="3876" w:type="dxa"/>
          </w:tcPr>
          <w:p w14:paraId="34CFF8B6" w14:textId="77777777" w:rsidR="00307F08" w:rsidRPr="00FC1ABD" w:rsidRDefault="00307F08" w:rsidP="009F2E42">
            <w:pPr>
              <w:rPr>
                <w:sz w:val="22"/>
                <w:szCs w:val="22"/>
              </w:rPr>
            </w:pPr>
          </w:p>
        </w:tc>
      </w:tr>
      <w:tr w:rsidR="00307F08" w:rsidRPr="00FC1ABD" w14:paraId="003E9B8A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7578D26A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372D35B4" w14:textId="77777777" w:rsidR="00307F08" w:rsidRPr="00FC1ABD" w:rsidRDefault="00307F08" w:rsidP="009F2E4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5C720458" w14:textId="77777777" w:rsidR="00307F08" w:rsidRPr="00FC1ABD" w:rsidRDefault="00307F08" w:rsidP="009F2E42">
            <w:pPr>
              <w:rPr>
                <w:b/>
                <w:bCs/>
                <w:sz w:val="22"/>
                <w:szCs w:val="22"/>
              </w:rPr>
            </w:pPr>
          </w:p>
          <w:p w14:paraId="1D1D8886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110B4D61" w14:textId="77777777" w:rsidR="00307F08" w:rsidRPr="00FC1ABD" w:rsidRDefault="00307F08" w:rsidP="009F2E42">
            <w:pPr>
              <w:rPr>
                <w:b/>
                <w:bCs/>
                <w:sz w:val="22"/>
                <w:szCs w:val="22"/>
              </w:rPr>
            </w:pPr>
          </w:p>
          <w:p w14:paraId="79A44DC3" w14:textId="77777777" w:rsidR="00307F08" w:rsidRPr="00FC1ABD" w:rsidRDefault="00307F08" w:rsidP="009F2E4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76" w:type="dxa"/>
          </w:tcPr>
          <w:p w14:paraId="2F4835A4" w14:textId="77777777" w:rsidR="00307F08" w:rsidRPr="00FC1ABD" w:rsidRDefault="00307F08" w:rsidP="009F2E4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07F08" w:rsidRPr="00FC1ABD" w14:paraId="2E87F6FB" w14:textId="77777777" w:rsidTr="009F2E42">
        <w:trPr>
          <w:trHeight w:val="759"/>
        </w:trPr>
        <w:tc>
          <w:tcPr>
            <w:tcW w:w="851" w:type="dxa"/>
            <w:shd w:val="clear" w:color="auto" w:fill="auto"/>
          </w:tcPr>
          <w:p w14:paraId="7CE1B121" w14:textId="77777777" w:rsidR="00307F08" w:rsidRPr="00FC1ABD" w:rsidRDefault="00307F08" w:rsidP="00307F08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shd w:val="clear" w:color="auto" w:fill="auto"/>
          </w:tcPr>
          <w:p w14:paraId="79554170" w14:textId="77777777" w:rsidR="00307F08" w:rsidRPr="00FC1ABD" w:rsidRDefault="00307F08" w:rsidP="009F2E4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00" w:type="dxa"/>
            <w:shd w:val="clear" w:color="auto" w:fill="auto"/>
          </w:tcPr>
          <w:p w14:paraId="56BC570E" w14:textId="77777777" w:rsidR="00307F08" w:rsidRDefault="00307F08" w:rsidP="009F2E42">
            <w:pPr>
              <w:rPr>
                <w:b/>
                <w:bCs/>
                <w:sz w:val="22"/>
                <w:szCs w:val="22"/>
              </w:rPr>
            </w:pPr>
          </w:p>
          <w:p w14:paraId="1264872F" w14:textId="77777777" w:rsidR="00307F08" w:rsidRPr="00FC1ABD" w:rsidRDefault="00307F08" w:rsidP="009F2E42">
            <w:pPr>
              <w:rPr>
                <w:sz w:val="22"/>
                <w:szCs w:val="22"/>
              </w:rPr>
            </w:pPr>
            <w:r>
              <w:rPr>
                <w:rStyle w:val="cf01"/>
              </w:rPr>
              <w:t>Husk å spesifisere hvilke kompetansemål i hvilke fag som det faglige innholdet dekker</w:t>
            </w:r>
            <w:r>
              <w:rPr>
                <w:rStyle w:val="cf11"/>
              </w:rPr>
              <w:t>.</w:t>
            </w:r>
          </w:p>
          <w:p w14:paraId="35A2DA69" w14:textId="77777777" w:rsidR="00307F08" w:rsidRPr="00FC1ABD" w:rsidRDefault="00307F08" w:rsidP="009F2E4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76" w:type="dxa"/>
          </w:tcPr>
          <w:p w14:paraId="43A1BACC" w14:textId="77777777" w:rsidR="00307F08" w:rsidRPr="00FC1ABD" w:rsidRDefault="00307F08" w:rsidP="009F2E42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311AD0FA" w14:textId="77777777" w:rsidR="00307F08" w:rsidRPr="00D2693D" w:rsidRDefault="00307F08" w:rsidP="00307F08">
      <w:pPr>
        <w:rPr>
          <w:sz w:val="22"/>
          <w:szCs w:val="22"/>
        </w:rPr>
      </w:pPr>
    </w:p>
    <w:p w14:paraId="32F36CB8" w14:textId="04EDAEEA" w:rsidR="00307F08" w:rsidRDefault="00307F08" w:rsidP="00307F08">
      <w:pPr>
        <w:autoSpaceDE w:val="0"/>
        <w:autoSpaceDN w:val="0"/>
        <w:adjustRightInd w:val="0"/>
        <w:spacing w:before="240" w:after="120"/>
        <w:rPr>
          <w:b/>
          <w:sz w:val="28"/>
        </w:rPr>
      </w:pPr>
    </w:p>
    <w:p w14:paraId="22E862A6" w14:textId="7185BEBE" w:rsidR="00307F08" w:rsidRPr="00D2693D" w:rsidRDefault="00307F08" w:rsidP="00307F08">
      <w:pPr>
        <w:autoSpaceDE w:val="0"/>
        <w:autoSpaceDN w:val="0"/>
        <w:adjustRightInd w:val="0"/>
        <w:spacing w:before="240" w:after="120"/>
        <w:rPr>
          <w:b/>
          <w:sz w:val="28"/>
        </w:rPr>
      </w:pPr>
    </w:p>
    <w:sectPr w:rsidR="00307F08" w:rsidRPr="00D2693D" w:rsidSect="00683B7C">
      <w:footerReference w:type="default" r:id="rId10"/>
      <w:headerReference w:type="first" r:id="rId11"/>
      <w:type w:val="continuous"/>
      <w:pgSz w:w="16840" w:h="11907" w:orient="landscape" w:code="9"/>
      <w:pgMar w:top="1701" w:right="941" w:bottom="1701" w:left="1021" w:header="851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44015" w14:textId="77777777" w:rsidR="00BD46EF" w:rsidRDefault="00BD46EF">
      <w:r>
        <w:separator/>
      </w:r>
    </w:p>
  </w:endnote>
  <w:endnote w:type="continuationSeparator" w:id="0">
    <w:p w14:paraId="04BCBEC1" w14:textId="77777777" w:rsidR="00BD46EF" w:rsidRDefault="00BD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28E31" w14:textId="77777777" w:rsidR="009B0C04" w:rsidRDefault="009B0C0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 w:rsidR="00D840E7">
      <w:rPr>
        <w:rStyle w:val="Sidetall"/>
        <w:noProof/>
      </w:rPr>
      <w:t>2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C9696" w14:textId="77777777" w:rsidR="00BD46EF" w:rsidRDefault="00BD46EF">
      <w:r>
        <w:separator/>
      </w:r>
    </w:p>
  </w:footnote>
  <w:footnote w:type="continuationSeparator" w:id="0">
    <w:p w14:paraId="426A5415" w14:textId="77777777" w:rsidR="00BD46EF" w:rsidRDefault="00BD4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9B0C04" w14:paraId="5FE5C83E" w14:textId="77777777">
      <w:tc>
        <w:tcPr>
          <w:tcW w:w="8647" w:type="dxa"/>
        </w:tcPr>
        <w:p w14:paraId="5A49E512" w14:textId="7F073792" w:rsidR="009B0C04" w:rsidRDefault="009B0C04" w:rsidP="009765DA">
          <w:pPr>
            <w:jc w:val="right"/>
          </w:pPr>
        </w:p>
      </w:tc>
    </w:tr>
    <w:tr w:rsidR="009B0C04" w14:paraId="6447D52E" w14:textId="77777777">
      <w:tc>
        <w:tcPr>
          <w:tcW w:w="8647" w:type="dxa"/>
        </w:tcPr>
        <w:p w14:paraId="0D3FD129" w14:textId="77777777" w:rsidR="009B0C04" w:rsidRDefault="009B0C04" w:rsidP="009765DA">
          <w:pPr>
            <w:pStyle w:val="Websak9"/>
          </w:pPr>
        </w:p>
      </w:tc>
    </w:tr>
  </w:tbl>
  <w:p w14:paraId="32CA23E6" w14:textId="52EBD6C5" w:rsidR="009B0C04" w:rsidRDefault="00892CEF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4FB2FE" wp14:editId="3C9B31C9">
          <wp:simplePos x="0" y="0"/>
          <wp:positionH relativeFrom="page">
            <wp:posOffset>3397885</wp:posOffset>
          </wp:positionH>
          <wp:positionV relativeFrom="topMargin">
            <wp:align>bottom</wp:align>
          </wp:positionV>
          <wp:extent cx="2949869" cy="736600"/>
          <wp:effectExtent l="0" t="0" r="3175" b="635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9869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32E75"/>
    <w:multiLevelType w:val="hybridMultilevel"/>
    <w:tmpl w:val="CCBE13A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F6E2D"/>
    <w:multiLevelType w:val="hybridMultilevel"/>
    <w:tmpl w:val="E362B79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B32A51"/>
    <w:multiLevelType w:val="hybridMultilevel"/>
    <w:tmpl w:val="9382497E"/>
    <w:lvl w:ilvl="0" w:tplc="0414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" w15:restartNumberingAfterBreak="0">
    <w:nsid w:val="53540FF5"/>
    <w:multiLevelType w:val="singleLevel"/>
    <w:tmpl w:val="AAC011C2"/>
    <w:lvl w:ilvl="0">
      <w:start w:val="1"/>
      <w:numFmt w:val="decimal"/>
      <w:pStyle w:val="Overskrift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E6A1728"/>
    <w:multiLevelType w:val="hybridMultilevel"/>
    <w:tmpl w:val="E362B7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662730">
    <w:abstractNumId w:val="3"/>
  </w:num>
  <w:num w:numId="2" w16cid:durableId="1899049130">
    <w:abstractNumId w:val="0"/>
  </w:num>
  <w:num w:numId="3" w16cid:durableId="498426789">
    <w:abstractNumId w:val="2"/>
  </w:num>
  <w:num w:numId="4" w16cid:durableId="2038265285">
    <w:abstractNumId w:val="1"/>
  </w:num>
  <w:num w:numId="5" w16cid:durableId="35600254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2"/>
    <w:rsid w:val="000150DB"/>
    <w:rsid w:val="00027510"/>
    <w:rsid w:val="000740CB"/>
    <w:rsid w:val="0008096C"/>
    <w:rsid w:val="00112F7E"/>
    <w:rsid w:val="00167010"/>
    <w:rsid w:val="0017333F"/>
    <w:rsid w:val="001F5C23"/>
    <w:rsid w:val="002C69AD"/>
    <w:rsid w:val="002D4CDA"/>
    <w:rsid w:val="002F3176"/>
    <w:rsid w:val="00307F08"/>
    <w:rsid w:val="003E4BA8"/>
    <w:rsid w:val="004D55FD"/>
    <w:rsid w:val="0050266C"/>
    <w:rsid w:val="00517D8B"/>
    <w:rsid w:val="00561452"/>
    <w:rsid w:val="0058617D"/>
    <w:rsid w:val="005C2DEB"/>
    <w:rsid w:val="00616D9C"/>
    <w:rsid w:val="0062391F"/>
    <w:rsid w:val="006647C4"/>
    <w:rsid w:val="00683B7C"/>
    <w:rsid w:val="00704BBB"/>
    <w:rsid w:val="00775A91"/>
    <w:rsid w:val="00782AB0"/>
    <w:rsid w:val="0079594C"/>
    <w:rsid w:val="007E016E"/>
    <w:rsid w:val="00813D26"/>
    <w:rsid w:val="008258DB"/>
    <w:rsid w:val="0083125A"/>
    <w:rsid w:val="008507EA"/>
    <w:rsid w:val="00892CEF"/>
    <w:rsid w:val="008A69D7"/>
    <w:rsid w:val="00900569"/>
    <w:rsid w:val="00904A13"/>
    <w:rsid w:val="00906D2C"/>
    <w:rsid w:val="0092075A"/>
    <w:rsid w:val="00933969"/>
    <w:rsid w:val="009765DA"/>
    <w:rsid w:val="00985AF4"/>
    <w:rsid w:val="009A6996"/>
    <w:rsid w:val="009B0C04"/>
    <w:rsid w:val="00A15482"/>
    <w:rsid w:val="00A634F0"/>
    <w:rsid w:val="00A73289"/>
    <w:rsid w:val="00A90A3C"/>
    <w:rsid w:val="00AC4B9A"/>
    <w:rsid w:val="00AD0B9F"/>
    <w:rsid w:val="00B13F5A"/>
    <w:rsid w:val="00B23C03"/>
    <w:rsid w:val="00B36C87"/>
    <w:rsid w:val="00B55358"/>
    <w:rsid w:val="00B71E12"/>
    <w:rsid w:val="00BD46EF"/>
    <w:rsid w:val="00C00956"/>
    <w:rsid w:val="00C4215B"/>
    <w:rsid w:val="00C71094"/>
    <w:rsid w:val="00CE76EE"/>
    <w:rsid w:val="00CF76F5"/>
    <w:rsid w:val="00D2693D"/>
    <w:rsid w:val="00D77209"/>
    <w:rsid w:val="00D840E7"/>
    <w:rsid w:val="00D86465"/>
    <w:rsid w:val="00DF20D0"/>
    <w:rsid w:val="00E21E8E"/>
    <w:rsid w:val="00E831B4"/>
    <w:rsid w:val="00EB2066"/>
    <w:rsid w:val="00ED278B"/>
    <w:rsid w:val="00EF2BFB"/>
    <w:rsid w:val="00EF45CC"/>
    <w:rsid w:val="00F01309"/>
    <w:rsid w:val="00FB6F52"/>
    <w:rsid w:val="00FC1ABD"/>
    <w:rsid w:val="0D1CF733"/>
    <w:rsid w:val="19781822"/>
    <w:rsid w:val="5414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735F8"/>
  <w15:chartTrackingRefBased/>
  <w15:docId w15:val="{74B58519-DBD0-4ABD-9F32-67728F3C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BFB"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numPr>
        <w:numId w:val="1"/>
      </w:numPr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gp-logo">
    <w:name w:val="gp-logo"/>
    <w:basedOn w:val="gp-topp1"/>
    <w:pPr>
      <w:framePr w:wrap="auto" w:x="986" w:y="672"/>
      <w:spacing w:line="1000" w:lineRule="atLeast"/>
      <w:ind w:right="5670"/>
    </w:pPr>
  </w:style>
  <w:style w:type="paragraph" w:customStyle="1" w:styleId="gp-topp1">
    <w:name w:val="gp-topp1"/>
    <w:basedOn w:val="Normal"/>
    <w:pPr>
      <w:framePr w:w="7938" w:wrap="auto" w:vAnchor="page" w:hAnchor="page" w:x="2376" w:y="829"/>
      <w:spacing w:line="360" w:lineRule="exact"/>
    </w:pPr>
    <w:rPr>
      <w:rFonts w:ascii="Times" w:hAnsi="Times"/>
      <w:b/>
      <w:spacing w:val="20"/>
      <w:sz w:val="32"/>
    </w:rPr>
  </w:style>
  <w:style w:type="paragraph" w:styleId="INNH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customStyle="1" w:styleId="gp-tekst">
    <w:name w:val="gp-tekst"/>
    <w:basedOn w:val="Normal"/>
    <w:rPr>
      <w:rFonts w:ascii="Times" w:hAnsi="Times"/>
      <w:sz w:val="20"/>
    </w:rPr>
  </w:style>
  <w:style w:type="paragraph" w:styleId="INNH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Brdtekst3">
    <w:name w:val="Body Text 3"/>
    <w:basedOn w:val="Normal"/>
    <w:pPr>
      <w:jc w:val="center"/>
    </w:pPr>
    <w:rPr>
      <w:rFonts w:ascii="Arial" w:hAnsi="Arial"/>
      <w:b/>
    </w:rPr>
  </w:style>
  <w:style w:type="paragraph" w:customStyle="1" w:styleId="gp-topp2">
    <w:name w:val="gp-topp2"/>
    <w:pPr>
      <w:framePr w:w="2835" w:wrap="auto" w:vAnchor="page" w:hAnchor="page" w:x="8291" w:y="2354"/>
      <w:spacing w:line="240" w:lineRule="atLeast"/>
      <w:jc w:val="right"/>
    </w:pPr>
    <w:rPr>
      <w:rFonts w:ascii="Times" w:hAnsi="Times"/>
      <w:b/>
    </w:rPr>
  </w:style>
  <w:style w:type="character" w:styleId="Hyperkobling">
    <w:name w:val="Hyperlink"/>
    <w:rPr>
      <w:color w:val="0000FF"/>
      <w:u w:val="single"/>
    </w:rPr>
  </w:style>
  <w:style w:type="character" w:styleId="Sidetall">
    <w:name w:val="page number"/>
    <w:basedOn w:val="Standardskriftforavsnitt"/>
  </w:style>
  <w:style w:type="table" w:styleId="Tabellrutenett">
    <w:name w:val="Table Grid"/>
    <w:basedOn w:val="Vanligtabell"/>
    <w:rsid w:val="00B71E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ysliste-uthevingsfarge1">
    <w:name w:val="Lys liste - uthevingsfarge 1"/>
    <w:basedOn w:val="Vanligtabell"/>
    <w:uiPriority w:val="61"/>
    <w:rsid w:val="0062391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f01">
    <w:name w:val="cf01"/>
    <w:basedOn w:val="Standardskriftforavsnitt"/>
    <w:rsid w:val="00ED278B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Standardskriftforavsnitt"/>
    <w:rsid w:val="00ED278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Winapp\Websak\Tekstmaler\X_anskkont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0DE2FA5D9C2C45BE54A255494813EC" ma:contentTypeVersion="3" ma:contentTypeDescription="Opprett et nytt dokument." ma:contentTypeScope="" ma:versionID="175cfc9b451d6d58ddf5e6389ccd0323">
  <xsd:schema xmlns:xsd="http://www.w3.org/2001/XMLSchema" xmlns:xs="http://www.w3.org/2001/XMLSchema" xmlns:p="http://schemas.microsoft.com/office/2006/metadata/properties" xmlns:ns2="ed0a8ef6-c2c3-45f2-9262-b8a86ee3ce42" targetNamespace="http://schemas.microsoft.com/office/2006/metadata/properties" ma:root="true" ma:fieldsID="745451374cf08a51dc40f58e72d2c1ad" ns2:_="">
    <xsd:import namespace="ed0a8ef6-c2c3-45f2-9262-b8a86ee3c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a8ef6-c2c3-45f2-9262-b8a86ee3c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1D4E44-2AE6-4893-9DF1-B0255D9E65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7CEBE1-E67E-4EBD-8DA6-2F5C8A50F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0a8ef6-c2c3-45f2-9262-b8a86ee3c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32B20-B0EB-48B0-849F-F49A564C50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X_anskkont</Template>
  <TotalTime>4</TotalTime>
  <Pages>2</Pages>
  <Words>231</Words>
  <Characters>1397</Characters>
  <Application>Microsoft Office Word</Application>
  <DocSecurity>0</DocSecurity>
  <Lines>11</Lines>
  <Paragraphs>3</Paragraphs>
  <ScaleCrop>false</ScaleCrop>
  <Company>Acos AS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Saknr</dc:title>
  <dc:subject/>
  <dc:creator>Kjell Sylte</dc:creator>
  <cp:keywords/>
  <cp:lastModifiedBy>Henriette Dale Bråthen</cp:lastModifiedBy>
  <cp:revision>7</cp:revision>
  <cp:lastPrinted>2014-08-21T12:17:00Z</cp:lastPrinted>
  <dcterms:created xsi:type="dcterms:W3CDTF">2025-06-12T06:29:00Z</dcterms:created>
  <dcterms:modified xsi:type="dcterms:W3CDTF">2026-05-26T09:32:00Z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ID">
    <vt:i4>1239476</vt:i4>
  </property>
  <property fmtid="{D5CDD505-2E9C-101B-9397-08002B2CF9AE}" pid="3" name="JPID">
    <vt:i4>2011065113</vt:i4>
  </property>
  <property fmtid="{D5CDD505-2E9C-101B-9397-08002B2CF9AE}" pid="4" name="VARIANT">
    <vt:lpwstr>P</vt:lpwstr>
  </property>
  <property fmtid="{D5CDD505-2E9C-101B-9397-08002B2CF9AE}" pid="5" name="VERSJON">
    <vt:i4>1</vt:i4>
  </property>
  <property fmtid="{D5CDD505-2E9C-101B-9397-08002B2CF9AE}" pid="6" name="SERVER">
    <vt:lpwstr>bkmvsql03i\websak</vt:lpwstr>
  </property>
  <property fmtid="{D5CDD505-2E9C-101B-9397-08002B2CF9AE}" pid="7" name="DATABASE">
    <vt:lpwstr>websak5</vt:lpwstr>
  </property>
  <property fmtid="{D5CDD505-2E9C-101B-9397-08002B2CF9AE}" pid="8" name="BRUKERID">
    <vt:lpwstr>1742</vt:lpwstr>
  </property>
  <property fmtid="{D5CDD505-2E9C-101B-9397-08002B2CF9AE}" pid="9" name="VM_STATUS">
    <vt:lpwstr>R</vt:lpwstr>
  </property>
  <property fmtid="{D5CDD505-2E9C-101B-9397-08002B2CF9AE}" pid="10" name="MSIP_Label_593ecc0f-ccb9-4361-8333-eab9c279fcaa_Enabled">
    <vt:lpwstr>true</vt:lpwstr>
  </property>
  <property fmtid="{D5CDD505-2E9C-101B-9397-08002B2CF9AE}" pid="11" name="MSIP_Label_593ecc0f-ccb9-4361-8333-eab9c279fcaa_SetDate">
    <vt:lpwstr>2022-09-23T08:11:51Z</vt:lpwstr>
  </property>
  <property fmtid="{D5CDD505-2E9C-101B-9397-08002B2CF9AE}" pid="12" name="MSIP_Label_593ecc0f-ccb9-4361-8333-eab9c279fcaa_Method">
    <vt:lpwstr>Standard</vt:lpwstr>
  </property>
  <property fmtid="{D5CDD505-2E9C-101B-9397-08002B2CF9AE}" pid="13" name="MSIP_Label_593ecc0f-ccb9-4361-8333-eab9c279fcaa_Name">
    <vt:lpwstr>Intern</vt:lpwstr>
  </property>
  <property fmtid="{D5CDD505-2E9C-101B-9397-08002B2CF9AE}" pid="14" name="MSIP_Label_593ecc0f-ccb9-4361-8333-eab9c279fcaa_SiteId">
    <vt:lpwstr>07ba06ff-14f4-464b-b7e8-bc3a7e21e203</vt:lpwstr>
  </property>
  <property fmtid="{D5CDD505-2E9C-101B-9397-08002B2CF9AE}" pid="15" name="MSIP_Label_593ecc0f-ccb9-4361-8333-eab9c279fcaa_ActionId">
    <vt:lpwstr>9346956e-f5b4-4934-85dd-000002a6d584</vt:lpwstr>
  </property>
  <property fmtid="{D5CDD505-2E9C-101B-9397-08002B2CF9AE}" pid="16" name="MSIP_Label_593ecc0f-ccb9-4361-8333-eab9c279fcaa_ContentBits">
    <vt:lpwstr>0</vt:lpwstr>
  </property>
  <property fmtid="{D5CDD505-2E9C-101B-9397-08002B2CF9AE}" pid="17" name="ContentTypeId">
    <vt:lpwstr>0x010100A60DE2FA5D9C2C45BE54A255494813EC</vt:lpwstr>
  </property>
</Properties>
</file>